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8D56DD" w:rsidRPr="001B28C7" w:rsidTr="00E75DFF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fldChar w:fldCharType="begin"/>
            </w:r>
            <w:r w:rsidRPr="001B28C7">
              <w:rPr>
                <w:sz w:val="18"/>
                <w:szCs w:val="18"/>
              </w:rPr>
              <w:instrText xml:space="preserve"> DOCVARIABLE  att_org_name </w:instrText>
            </w:r>
            <w:r w:rsidRPr="001B28C7">
              <w:rPr>
                <w:sz w:val="18"/>
                <w:szCs w:val="18"/>
              </w:rPr>
              <w:fldChar w:fldCharType="separate"/>
            </w:r>
            <w:r w:rsidR="00D96D95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1B28C7">
              <w:rPr>
                <w:sz w:val="18"/>
                <w:szCs w:val="18"/>
              </w:rPr>
              <w:fldChar w:fldCharType="end"/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D96D95" w:rsidRDefault="008D56DD" w:rsidP="00E75DFF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fldChar w:fldCharType="begin"/>
            </w:r>
            <w:r w:rsidRPr="001B28C7">
              <w:rPr>
                <w:sz w:val="18"/>
                <w:szCs w:val="18"/>
              </w:rPr>
              <w:instrText xml:space="preserve"> DOCVARIABLE  att_org_dop </w:instrText>
            </w:r>
            <w:r w:rsidRPr="001B28C7">
              <w:rPr>
                <w:sz w:val="18"/>
                <w:szCs w:val="18"/>
              </w:rPr>
              <w:fldChar w:fldCharType="separate"/>
            </w:r>
            <w:r w:rsidR="00D96D95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D96D95" w:rsidRDefault="00D96D95" w:rsidP="00E75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344011, Россия, Ростовская обл, Октябрьский р-н, г. Ростов-на-Дону, пр-кт Буденновский, д. 97, лит. А, Б, 2 этаж; 8 (863) 303-64-39; info@expertegida.ru</w:t>
            </w:r>
          </w:p>
          <w:p w:rsidR="008D56DD" w:rsidRPr="001B28C7" w:rsidRDefault="00D96D95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8D56DD" w:rsidRPr="001B28C7">
              <w:rPr>
                <w:sz w:val="18"/>
                <w:szCs w:val="18"/>
              </w:rPr>
              <w:fldChar w:fldCharType="end"/>
            </w:r>
            <w:r w:rsidR="008D56DD" w:rsidRPr="001B28C7">
              <w:rPr>
                <w:sz w:val="18"/>
                <w:szCs w:val="18"/>
              </w:rPr>
              <w:t> 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</w:rPr>
              <w:fldChar w:fldCharType="begin"/>
            </w:r>
            <w:r w:rsidRPr="001B28C7">
              <w:rPr>
                <w:sz w:val="18"/>
                <w:szCs w:val="18"/>
              </w:rPr>
              <w:instrText xml:space="preserve"> DOCVARIABLE  att_org_reg_num </w:instrText>
            </w:r>
            <w:r w:rsidRPr="001B28C7">
              <w:rPr>
                <w:sz w:val="18"/>
                <w:szCs w:val="18"/>
              </w:rPr>
              <w:fldChar w:fldCharType="separate"/>
            </w:r>
            <w:r w:rsidR="00D96D95">
              <w:rPr>
                <w:sz w:val="18"/>
                <w:szCs w:val="18"/>
              </w:rPr>
              <w:t>181</w:t>
            </w:r>
            <w:r w:rsidRPr="001B28C7">
              <w:rPr>
                <w:sz w:val="18"/>
                <w:szCs w:val="18"/>
              </w:rPr>
              <w:fldChar w:fldCharType="end"/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1B28C7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8D56DD" w:rsidRPr="001B28C7" w:rsidTr="00E75DFF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8D56DD" w:rsidRPr="001B28C7" w:rsidRDefault="008D56DD" w:rsidP="00E75DFF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8D56DD" w:rsidRPr="001B28C7" w:rsidRDefault="008D56DD" w:rsidP="008D56DD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314"/>
        <w:gridCol w:w="993"/>
        <w:gridCol w:w="2551"/>
        <w:gridCol w:w="1211"/>
      </w:tblGrid>
      <w:tr w:rsidR="001873EC" w:rsidRPr="001B28C7" w:rsidTr="00E75DFF">
        <w:tc>
          <w:tcPr>
            <w:tcW w:w="10314" w:type="dxa"/>
            <w:shd w:val="clear" w:color="auto" w:fill="auto"/>
          </w:tcPr>
          <w:p w:rsidR="008D56DD" w:rsidRPr="001B28C7" w:rsidRDefault="008D56DD" w:rsidP="00E75DFF"/>
        </w:tc>
        <w:tc>
          <w:tcPr>
            <w:tcW w:w="4755" w:type="dxa"/>
            <w:gridSpan w:val="3"/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b/>
              </w:rPr>
            </w:pPr>
            <w:r w:rsidRPr="001B28C7">
              <w:rPr>
                <w:b/>
              </w:rPr>
              <w:t>УТВЕРЖДАЮ</w:t>
            </w:r>
          </w:p>
          <w:p w:rsidR="008D56DD" w:rsidRPr="001B28C7" w:rsidRDefault="008D56DD" w:rsidP="00E75DFF">
            <w:pPr>
              <w:jc w:val="center"/>
            </w:pPr>
            <w:fldSimple w:instr=" DOCVARIABLE &quot;boss_state&quot; \* MERGEFORMAT ">
              <w:r w:rsidR="00D96D95">
                <w:t xml:space="preserve">Руководитель испытательной лаборатории </w:t>
              </w:r>
            </w:fldSimple>
          </w:p>
          <w:p w:rsidR="008D56DD" w:rsidRPr="001B28C7" w:rsidRDefault="008D56DD" w:rsidP="00E75DFF">
            <w:pPr>
              <w:jc w:val="center"/>
            </w:pPr>
            <w:r w:rsidRPr="001B28C7">
              <w:t xml:space="preserve">_________ </w:t>
            </w:r>
            <w:fldSimple w:instr=" DOCVARIABLE &quot;boss_fio2&quot; \* MERGEFORMAT ">
              <w:r w:rsidR="00D96D95">
                <w:t>О.П. Гречкин</w:t>
              </w:r>
            </w:fldSimple>
          </w:p>
          <w:p w:rsidR="008D56DD" w:rsidRPr="001B28C7" w:rsidRDefault="008D56DD" w:rsidP="00E75DFF">
            <w:pPr>
              <w:jc w:val="center"/>
            </w:pPr>
            <w:r w:rsidRPr="001B28C7">
              <w:rPr>
                <w:bCs/>
              </w:rPr>
              <w:fldChar w:fldCharType="begin"/>
            </w:r>
            <w:r w:rsidRPr="001B28C7">
              <w:rPr>
                <w:bCs/>
              </w:rPr>
              <w:instrText xml:space="preserve"> DOCVARIABLE izm_date \* MERGEFORMAT </w:instrText>
            </w:r>
            <w:r w:rsidRPr="001B28C7">
              <w:rPr>
                <w:bCs/>
              </w:rPr>
              <w:fldChar w:fldCharType="separate"/>
            </w:r>
            <w:r w:rsidR="00D96D95">
              <w:rPr>
                <w:bCs/>
              </w:rPr>
              <w:t>09.09.2022</w:t>
            </w:r>
            <w:r w:rsidRPr="001B28C7">
              <w:rPr>
                <w:bCs/>
              </w:rPr>
              <w:fldChar w:fldCharType="end"/>
            </w:r>
          </w:p>
        </w:tc>
      </w:tr>
      <w:tr w:rsidR="001873EC" w:rsidRPr="001B28C7" w:rsidTr="00E75DFF">
        <w:trPr>
          <w:trHeight w:val="130"/>
        </w:trPr>
        <w:tc>
          <w:tcPr>
            <w:tcW w:w="10314" w:type="dxa"/>
            <w:shd w:val="clear" w:color="auto" w:fill="auto"/>
          </w:tcPr>
          <w:p w:rsidR="008D56DD" w:rsidRPr="001B28C7" w:rsidRDefault="008D56DD" w:rsidP="00E75DFF"/>
        </w:tc>
        <w:tc>
          <w:tcPr>
            <w:tcW w:w="993" w:type="dxa"/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sz w:val="12"/>
                <w:szCs w:val="12"/>
              </w:rPr>
            </w:pPr>
            <w:r w:rsidRPr="001B28C7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8D56DD" w:rsidRPr="001B28C7" w:rsidRDefault="008D56DD" w:rsidP="00E75DFF">
            <w:pPr>
              <w:jc w:val="center"/>
              <w:rPr>
                <w:b/>
              </w:rPr>
            </w:pPr>
          </w:p>
        </w:tc>
      </w:tr>
    </w:tbl>
    <w:p w:rsidR="004017DE" w:rsidRPr="001B28C7" w:rsidRDefault="004017DE" w:rsidP="004017DE">
      <w:pPr>
        <w:pStyle w:val="1"/>
      </w:pPr>
    </w:p>
    <w:p w:rsidR="00431FBA" w:rsidRPr="001B28C7" w:rsidRDefault="00DA676F" w:rsidP="00431FBA">
      <w:pPr>
        <w:jc w:val="center"/>
        <w:rPr>
          <w:b/>
        </w:rPr>
      </w:pPr>
      <w:r w:rsidRPr="001B28C7">
        <w:rPr>
          <w:b/>
        </w:rPr>
        <w:t>ПРОТОКОЛ</w:t>
      </w:r>
      <w:r w:rsidR="00DE4519" w:rsidRPr="001B28C7">
        <w:rPr>
          <w:b/>
        </w:rPr>
        <w:br/>
      </w:r>
      <w:r w:rsidR="00431FBA" w:rsidRPr="001B28C7">
        <w:rPr>
          <w:b/>
        </w:rPr>
        <w:t>проведения исследований, испытаний (измерений) воздуха рабочей зоны</w:t>
      </w:r>
      <w:r w:rsidR="00431FBA" w:rsidRPr="001B28C7">
        <w:t xml:space="preserve"> (</w:t>
      </w:r>
      <w:r w:rsidR="00431FBA" w:rsidRPr="001B28C7">
        <w:rPr>
          <w:b/>
        </w:rPr>
        <w:t>химического фактора)</w:t>
      </w:r>
    </w:p>
    <w:p w:rsidR="00DA676F" w:rsidRPr="001B28C7" w:rsidRDefault="00DA676F">
      <w:pPr>
        <w:jc w:val="center"/>
        <w:rPr>
          <w:sz w:val="12"/>
        </w:rPr>
      </w:pPr>
      <w:r w:rsidRPr="001B28C7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"/>
        <w:gridCol w:w="5073"/>
        <w:gridCol w:w="195"/>
      </w:tblGrid>
      <w:tr w:rsidR="00151D9E" w:rsidRPr="001B28C7" w:rsidTr="00012B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D9E" w:rsidRPr="001B28C7" w:rsidRDefault="00151D9E" w:rsidP="00C01240">
            <w:pPr>
              <w:jc w:val="center"/>
            </w:pPr>
            <w:r w:rsidRPr="001B28C7">
              <w:t>№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51D9E" w:rsidRPr="001B28C7" w:rsidRDefault="00D96D95" w:rsidP="00C01240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347935-MKN/Х</w:t>
            </w:r>
          </w:p>
        </w:tc>
        <w:tc>
          <w:tcPr>
            <w:tcW w:w="195" w:type="dxa"/>
            <w:vAlign w:val="bottom"/>
          </w:tcPr>
          <w:p w:rsidR="00151D9E" w:rsidRPr="001B28C7" w:rsidRDefault="00151D9E" w:rsidP="00C0124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51D9E" w:rsidRPr="001B28C7" w:rsidTr="00012B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D9E" w:rsidRPr="001B28C7" w:rsidRDefault="00151D9E" w:rsidP="00C01240">
            <w:pPr>
              <w:rPr>
                <w:bCs/>
                <w:sz w:val="20"/>
                <w:szCs w:val="20"/>
              </w:rPr>
            </w:pPr>
          </w:p>
        </w:tc>
        <w:tc>
          <w:tcPr>
            <w:tcW w:w="5073" w:type="dxa"/>
            <w:tcBorders>
              <w:top w:val="nil"/>
              <w:left w:val="nil"/>
              <w:bottom w:val="nil"/>
            </w:tcBorders>
            <w:vAlign w:val="bottom"/>
          </w:tcPr>
          <w:p w:rsidR="00151D9E" w:rsidRPr="001B28C7" w:rsidRDefault="00151D9E" w:rsidP="00C01240">
            <w:pPr>
              <w:pStyle w:val="af"/>
              <w:rPr>
                <w:bCs/>
              </w:rPr>
            </w:pPr>
            <w:r w:rsidRPr="001B28C7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51D9E" w:rsidRPr="001B28C7" w:rsidRDefault="00151D9E" w:rsidP="00C01240">
            <w:pPr>
              <w:pStyle w:val="af"/>
              <w:rPr>
                <w:bCs/>
              </w:rPr>
            </w:pPr>
          </w:p>
        </w:tc>
      </w:tr>
    </w:tbl>
    <w:p w:rsidR="000370CA" w:rsidRPr="001B28C7" w:rsidRDefault="00AD1C35" w:rsidP="008D56DD">
      <w:pPr>
        <w:rPr>
          <w:b/>
          <w:szCs w:val="22"/>
        </w:rPr>
      </w:pPr>
      <w:r w:rsidRPr="001B28C7">
        <w:rPr>
          <w:b/>
        </w:rPr>
        <w:t xml:space="preserve">1. </w:t>
      </w:r>
      <w:bookmarkStart w:id="1" w:name="OLE_LINK15"/>
      <w:bookmarkStart w:id="2" w:name="OLE_LINK16"/>
      <w:bookmarkStart w:id="3" w:name="OLE_LINK17"/>
      <w:r w:rsidR="000370CA" w:rsidRPr="001B28C7">
        <w:rPr>
          <w:b/>
        </w:rPr>
        <w:t>Дата получения образца для испытаний:</w:t>
      </w:r>
      <w:r w:rsidR="000370CA" w:rsidRPr="001B28C7">
        <w:t xml:space="preserve"> </w:t>
      </w:r>
      <w:fldSimple w:instr=" DOCVARIABLE D_dog \* MERGEFORMAT ">
        <w:r w:rsidR="00D96D95" w:rsidRPr="00D96D95">
          <w:rPr>
            <w:bCs/>
          </w:rPr>
          <w:t>24</w:t>
        </w:r>
        <w:r w:rsidR="00D96D95">
          <w:t>.08.2022</w:t>
        </w:r>
      </w:fldSimple>
      <w:r w:rsidRPr="001B28C7">
        <w:rPr>
          <w:b/>
          <w:szCs w:val="22"/>
        </w:rPr>
        <w:t xml:space="preserve">    </w:t>
      </w:r>
      <w:bookmarkStart w:id="4" w:name="OLE_LINK21"/>
      <w:bookmarkStart w:id="5" w:name="OLE_LINK22"/>
      <w:bookmarkStart w:id="6" w:name="OLE_LINK23"/>
    </w:p>
    <w:p w:rsidR="00AD1C35" w:rsidRPr="001B28C7" w:rsidRDefault="000370CA" w:rsidP="00AD1C35">
      <w:pPr>
        <w:tabs>
          <w:tab w:val="left" w:pos="-1134"/>
        </w:tabs>
        <w:snapToGrid w:val="0"/>
        <w:jc w:val="both"/>
      </w:pPr>
      <w:r w:rsidRPr="001B28C7">
        <w:rPr>
          <w:rFonts w:eastAsia="Calibri"/>
          <w:b/>
        </w:rPr>
        <w:t xml:space="preserve">    </w:t>
      </w:r>
      <w:r w:rsidR="007D2580" w:rsidRPr="001B28C7">
        <w:rPr>
          <w:rFonts w:eastAsia="Calibri"/>
          <w:b/>
        </w:rPr>
        <w:t>Дата отбора образца</w:t>
      </w:r>
      <w:r w:rsidR="00AD1C35" w:rsidRPr="001B28C7">
        <w:rPr>
          <w:b/>
          <w:szCs w:val="22"/>
        </w:rPr>
        <w:t xml:space="preserve">: </w:t>
      </w:r>
      <w:r w:rsidR="00AD1C35" w:rsidRPr="001B28C7">
        <w:t>отбор образцов не предусмотрен методикой измерений.</w:t>
      </w:r>
    </w:p>
    <w:p w:rsidR="007D2580" w:rsidRPr="001B28C7" w:rsidRDefault="00AD1C35" w:rsidP="007D2580">
      <w:r w:rsidRPr="001B28C7">
        <w:rPr>
          <w:b/>
          <w:szCs w:val="22"/>
        </w:rPr>
        <w:t xml:space="preserve">    </w:t>
      </w:r>
      <w:r w:rsidR="007D2580" w:rsidRPr="001B28C7">
        <w:rPr>
          <w:rFonts w:eastAsia="Calibri"/>
          <w:b/>
        </w:rPr>
        <w:t>Место отбора образцов</w:t>
      </w:r>
      <w:r w:rsidRPr="001B28C7">
        <w:rPr>
          <w:b/>
        </w:rPr>
        <w:t xml:space="preserve">: </w:t>
      </w:r>
      <w:r w:rsidR="007D2580" w:rsidRPr="001B28C7">
        <w:t>отбор образцов не предусмотрен методикой измерений.</w:t>
      </w:r>
    </w:p>
    <w:bookmarkEnd w:id="1"/>
    <w:bookmarkEnd w:id="2"/>
    <w:bookmarkEnd w:id="3"/>
    <w:bookmarkEnd w:id="4"/>
    <w:bookmarkEnd w:id="5"/>
    <w:bookmarkEnd w:id="6"/>
    <w:p w:rsidR="004017DE" w:rsidRPr="001B28C7" w:rsidRDefault="00AD1C35" w:rsidP="004017DE">
      <w:pPr>
        <w:pStyle w:val="a7"/>
        <w:rPr>
          <w:color w:val="auto"/>
        </w:rPr>
      </w:pPr>
      <w:r w:rsidRPr="001B28C7">
        <w:rPr>
          <w:color w:val="auto"/>
        </w:rPr>
        <w:t>2</w:t>
      </w:r>
      <w:r w:rsidR="004017DE" w:rsidRPr="001B28C7">
        <w:rPr>
          <w:color w:val="auto"/>
        </w:rPr>
        <w:t>. Сведения о работодателе:</w:t>
      </w:r>
    </w:p>
    <w:p w:rsidR="004017DE" w:rsidRPr="001B28C7" w:rsidRDefault="00AD1C35" w:rsidP="004017DE">
      <w:r w:rsidRPr="001B28C7">
        <w:t>2</w:t>
      </w:r>
      <w:r w:rsidR="004017DE" w:rsidRPr="001B28C7">
        <w:t xml:space="preserve">.1. </w:t>
      </w:r>
      <w:r w:rsidR="007C03BB" w:rsidRPr="001B28C7">
        <w:t>Наименование организации работодателя (заказчика):</w:t>
      </w:r>
      <w:r w:rsidR="004017DE" w:rsidRPr="001B28C7">
        <w:rPr>
          <w:rStyle w:val="aa"/>
        </w:rPr>
        <w:t xml:space="preserve"> </w:t>
      </w:r>
      <w:r w:rsidR="004017DE" w:rsidRPr="001B28C7">
        <w:rPr>
          <w:rStyle w:val="aa"/>
        </w:rPr>
        <w:fldChar w:fldCharType="begin"/>
      </w:r>
      <w:r w:rsidR="004017DE" w:rsidRPr="001B28C7">
        <w:rPr>
          <w:rStyle w:val="aa"/>
        </w:rPr>
        <w:instrText xml:space="preserve"> DOCVARIABLE rbtd_name \* MERGEFORMAT </w:instrText>
      </w:r>
      <w:r w:rsidR="004017DE" w:rsidRPr="001B28C7">
        <w:rPr>
          <w:rStyle w:val="aa"/>
        </w:rPr>
        <w:fldChar w:fldCharType="separate"/>
      </w:r>
      <w:r w:rsidR="00D96D95">
        <w:rPr>
          <w:rStyle w:val="aa"/>
        </w:rPr>
        <w:t xml:space="preserve">муниципальное бюджетное общеобразовательное учреждение Семенкинская основная общеобразовательная школа </w:t>
      </w:r>
      <w:r w:rsidR="004017DE" w:rsidRPr="001B28C7">
        <w:rPr>
          <w:rStyle w:val="aa"/>
        </w:rPr>
        <w:fldChar w:fldCharType="end"/>
      </w:r>
      <w:r w:rsidR="004017DE" w:rsidRPr="001B28C7">
        <w:rPr>
          <w:rStyle w:val="aa"/>
        </w:rPr>
        <w:t> </w:t>
      </w:r>
    </w:p>
    <w:p w:rsidR="004017DE" w:rsidRPr="001B28C7" w:rsidRDefault="00AD1C35" w:rsidP="004017DE">
      <w:r w:rsidRPr="001B28C7">
        <w:t>2</w:t>
      </w:r>
      <w:r w:rsidR="004017DE" w:rsidRPr="001B28C7">
        <w:t xml:space="preserve">.2. </w:t>
      </w:r>
      <w:r w:rsidR="007C03BB" w:rsidRPr="001B28C7">
        <w:rPr>
          <w:rFonts w:eastAsia="Calibri"/>
        </w:rPr>
        <w:t>Контактные данные заказчика</w:t>
      </w:r>
      <w:r w:rsidR="007C03BB" w:rsidRPr="001B28C7">
        <w:t xml:space="preserve"> (место нахождения и место осуществления деятельности работодателя)</w:t>
      </w:r>
      <w:r w:rsidR="004017DE" w:rsidRPr="001B28C7">
        <w:t>:</w:t>
      </w:r>
      <w:r w:rsidR="004017DE" w:rsidRPr="001B28C7">
        <w:rPr>
          <w:rStyle w:val="aa"/>
        </w:rPr>
        <w:t xml:space="preserve"> </w:t>
      </w:r>
      <w:r w:rsidR="004017DE" w:rsidRPr="001B28C7">
        <w:rPr>
          <w:rStyle w:val="aa"/>
        </w:rPr>
        <w:fldChar w:fldCharType="begin"/>
      </w:r>
      <w:r w:rsidR="004017DE" w:rsidRPr="001B28C7">
        <w:rPr>
          <w:rStyle w:val="aa"/>
        </w:rPr>
        <w:instrText xml:space="preserve"> DOCVARIABLE rbtd_adr \* MERGEFORMAT </w:instrText>
      </w:r>
      <w:r w:rsidR="004017DE" w:rsidRPr="001B28C7">
        <w:rPr>
          <w:rStyle w:val="aa"/>
        </w:rPr>
        <w:fldChar w:fldCharType="separate"/>
      </w:r>
      <w:r w:rsidR="00D96D95">
        <w:rPr>
          <w:rStyle w:val="aa"/>
        </w:rPr>
        <w:t xml:space="preserve">347355, Ростовская область, Волгодонской район, х. Семенкин, ул. Центральная, 16 </w:t>
      </w:r>
      <w:r w:rsidR="004017DE" w:rsidRPr="001B28C7">
        <w:rPr>
          <w:rStyle w:val="aa"/>
        </w:rPr>
        <w:fldChar w:fldCharType="end"/>
      </w:r>
      <w:r w:rsidR="004017DE" w:rsidRPr="001B28C7">
        <w:rPr>
          <w:rStyle w:val="aa"/>
        </w:rPr>
        <w:t> </w:t>
      </w:r>
    </w:p>
    <w:p w:rsidR="007C03BB" w:rsidRPr="001B28C7" w:rsidRDefault="007C03BB" w:rsidP="007C03BB">
      <w:pPr>
        <w:tabs>
          <w:tab w:val="left" w:pos="-1134"/>
        </w:tabs>
        <w:snapToGrid w:val="0"/>
        <w:jc w:val="both"/>
      </w:pPr>
      <w:r w:rsidRPr="001B28C7">
        <w:rPr>
          <w:b/>
        </w:rPr>
        <w:t>3</w:t>
      </w:r>
      <w:r w:rsidRPr="001B28C7">
        <w:t xml:space="preserve">. </w:t>
      </w:r>
      <w:r w:rsidRPr="001B28C7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1B28C7">
        <w:rPr>
          <w:b/>
        </w:rPr>
        <w:t xml:space="preserve">: </w:t>
      </w:r>
      <w:r w:rsidRPr="001B28C7">
        <w:t>рабочие места на территории заказчика в соответствии с заявкой на проведение специальной оценки условий труда.</w:t>
      </w:r>
    </w:p>
    <w:p w:rsidR="00DF58B3" w:rsidRPr="001B28C7" w:rsidRDefault="00DF58B3" w:rsidP="00DF58B3">
      <w:pPr>
        <w:pStyle w:val="a7"/>
        <w:rPr>
          <w:color w:val="auto"/>
        </w:rPr>
      </w:pPr>
      <w:bookmarkStart w:id="7" w:name="OLE_LINK26"/>
      <w:bookmarkStart w:id="8" w:name="OLE_LINK27"/>
      <w:bookmarkStart w:id="9" w:name="OLE_LINK28"/>
      <w:r w:rsidRPr="001B28C7">
        <w:rPr>
          <w:color w:val="auto"/>
        </w:rPr>
        <w:t>4.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DF58B3" w:rsidRPr="001B28C7" w:rsidTr="00433672">
        <w:tc>
          <w:tcPr>
            <w:tcW w:w="5812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0" w:name="si_table"/>
            <w:bookmarkEnd w:id="10"/>
            <w:r w:rsidRPr="001B28C7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1" w:name="si_factory_num"/>
            <w:bookmarkEnd w:id="11"/>
            <w:r w:rsidRPr="001B28C7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2" w:name="si_sertif"/>
            <w:bookmarkEnd w:id="12"/>
            <w:r w:rsidRPr="001B28C7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r w:rsidRPr="001B28C7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58B3" w:rsidRPr="001B28C7" w:rsidRDefault="00DF58B3" w:rsidP="00433672">
            <w:pPr>
              <w:pStyle w:val="a9"/>
              <w:rPr>
                <w:sz w:val="18"/>
              </w:rPr>
            </w:pPr>
            <w:bookmarkStart w:id="13" w:name="si_end_date"/>
            <w:bookmarkEnd w:id="13"/>
            <w:r w:rsidRPr="001B28C7">
              <w:rPr>
                <w:sz w:val="18"/>
              </w:rPr>
              <w:t>Погрешность средства измерения</w:t>
            </w:r>
          </w:p>
        </w:tc>
      </w:tr>
      <w:tr w:rsidR="00D96D95" w:rsidRPr="001B28C7" w:rsidTr="00433672">
        <w:tc>
          <w:tcPr>
            <w:tcW w:w="5812" w:type="dxa"/>
            <w:shd w:val="clear" w:color="auto" w:fill="auto"/>
            <w:vAlign w:val="center"/>
          </w:tcPr>
          <w:p w:rsidR="00D96D95" w:rsidRPr="001B28C7" w:rsidRDefault="00D96D95" w:rsidP="00D96D9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Ручной насос-пробоотборник НП-3М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6D95" w:rsidRPr="001B28C7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129.3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6D95" w:rsidRPr="001B28C7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С-СП/11-11-2021/109013599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6D95" w:rsidRPr="001B28C7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10.11.2022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96D95" w:rsidRPr="001B28C7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±25 %</w:t>
            </w:r>
          </w:p>
        </w:tc>
      </w:tr>
      <w:tr w:rsidR="00D96D95" w:rsidRPr="001B28C7" w:rsidTr="00433672">
        <w:tc>
          <w:tcPr>
            <w:tcW w:w="5812" w:type="dxa"/>
            <w:shd w:val="clear" w:color="auto" w:fill="auto"/>
            <w:vAlign w:val="center"/>
          </w:tcPr>
          <w:p w:rsidR="00D96D95" w:rsidRDefault="00D96D95" w:rsidP="00D96D9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Измеритель параметров микроклимата Метеоскоп-М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 xml:space="preserve">:±(0.05+0.05V) м/с; св.1 до 20 м/с:±(0,1+0,05V) м/с; ±  5; ±  0,13(±1) </w:t>
            </w:r>
            <w:r>
              <w:rPr>
                <w:sz w:val="18"/>
              </w:rPr>
              <w:lastRenderedPageBreak/>
              <w:t>кП</w:t>
            </w:r>
          </w:p>
        </w:tc>
      </w:tr>
      <w:tr w:rsidR="00D96D95" w:rsidRPr="001B28C7" w:rsidTr="00433672">
        <w:tc>
          <w:tcPr>
            <w:tcW w:w="5812" w:type="dxa"/>
            <w:shd w:val="clear" w:color="auto" w:fill="auto"/>
            <w:vAlign w:val="center"/>
          </w:tcPr>
          <w:p w:rsidR="00D96D95" w:rsidRDefault="00D96D95" w:rsidP="00D96D9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Секундомер механический однострелочный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ООО "ПРОММАШ ТЕСТ"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22.09.2022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  <w:tr w:rsidR="00D96D95" w:rsidRPr="001B28C7" w:rsidTr="00433672">
        <w:tc>
          <w:tcPr>
            <w:tcW w:w="5812" w:type="dxa"/>
            <w:shd w:val="clear" w:color="auto" w:fill="auto"/>
            <w:vAlign w:val="center"/>
          </w:tcPr>
          <w:p w:rsidR="00D96D95" w:rsidRDefault="00D96D95" w:rsidP="00D96D9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Рулетка измерительная ЕХ10/5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581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С-ГЧХ/21-09-2021/97405244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20.09.2022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D96D95" w:rsidRPr="001B28C7" w:rsidTr="00433672">
        <w:tc>
          <w:tcPr>
            <w:tcW w:w="5812" w:type="dxa"/>
            <w:shd w:val="clear" w:color="auto" w:fill="auto"/>
            <w:vAlign w:val="center"/>
          </w:tcPr>
          <w:p w:rsidR="00D96D95" w:rsidRDefault="00D96D95" w:rsidP="00D96D9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Трубки индикаторные ИТ-ИК/ВП модификации ИТ-Сl2/0,2 для измерения хлора в воздухе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55-15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C-СП/07-06-2021/71177935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06.12.2022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96D95" w:rsidRDefault="00D96D95" w:rsidP="00433672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 25%</w:t>
            </w:r>
          </w:p>
        </w:tc>
      </w:tr>
    </w:tbl>
    <w:p w:rsidR="007C03BB" w:rsidRPr="001B28C7" w:rsidRDefault="007C03BB" w:rsidP="008D585A">
      <w:pPr>
        <w:pStyle w:val="a7"/>
        <w:rPr>
          <w:color w:val="auto"/>
        </w:rPr>
      </w:pPr>
      <w:r w:rsidRPr="001B28C7">
        <w:rPr>
          <w:color w:val="auto"/>
        </w:rPr>
        <w:t xml:space="preserve">5.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 </w:t>
      </w:r>
      <w:r w:rsidRPr="001B28C7">
        <w:rPr>
          <w:b w:val="0"/>
          <w:color w:val="auto"/>
        </w:rPr>
        <w:t>в соответствии с журналом измерений</w:t>
      </w:r>
    </w:p>
    <w:p w:rsidR="007C03BB" w:rsidRPr="001B28C7" w:rsidRDefault="007C03BB" w:rsidP="007C03BB">
      <w:pPr>
        <w:tabs>
          <w:tab w:val="left" w:pos="-1134"/>
        </w:tabs>
        <w:snapToGrid w:val="0"/>
        <w:jc w:val="both"/>
        <w:rPr>
          <w:b/>
        </w:rPr>
      </w:pPr>
      <w:r w:rsidRPr="001B28C7">
        <w:rPr>
          <w:b/>
        </w:rPr>
        <w:t>6.</w:t>
      </w:r>
      <w:r w:rsidRPr="001B28C7">
        <w:t xml:space="preserve"> </w:t>
      </w:r>
      <w:r w:rsidRPr="001B28C7">
        <w:rPr>
          <w:b/>
        </w:rPr>
        <w:t>Условия проведения исследований, испытаний (измерений), отбора образцов:</w:t>
      </w:r>
    </w:p>
    <w:p w:rsidR="00BE74DC" w:rsidRPr="001B28C7" w:rsidRDefault="00BE74DC" w:rsidP="00AD1C35">
      <w:pPr>
        <w:rPr>
          <w:sz w:val="20"/>
          <w:szCs w:val="20"/>
        </w:rPr>
      </w:pPr>
    </w:p>
    <w:p w:rsidR="007C03BB" w:rsidRPr="001B28C7" w:rsidRDefault="007C03BB" w:rsidP="007C03BB">
      <w:pPr>
        <w:jc w:val="center"/>
        <w:rPr>
          <w:sz w:val="20"/>
          <w:szCs w:val="20"/>
        </w:rPr>
      </w:pPr>
      <w:r w:rsidRPr="001B28C7">
        <w:rPr>
          <w:sz w:val="20"/>
          <w:szCs w:val="20"/>
        </w:rPr>
        <w:t>Место, где проводился отбор проб:</w:t>
      </w:r>
    </w:p>
    <w:p w:rsidR="007C03BB" w:rsidRPr="001B28C7" w:rsidRDefault="00D96D95" w:rsidP="007C03BB">
      <w:pPr>
        <w:tabs>
          <w:tab w:val="left" w:pos="-1134"/>
        </w:tabs>
        <w:snapToGrid w:val="0"/>
        <w:jc w:val="center"/>
        <w:rPr>
          <w:rFonts w:eastAsia="Calibri"/>
        </w:rPr>
      </w:pPr>
      <w:r w:rsidRPr="001B28C7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39370</wp:posOffset>
                </wp:positionV>
                <wp:extent cx="1776095" cy="1394460"/>
                <wp:effectExtent l="0" t="0" r="0" b="0"/>
                <wp:wrapNone/>
                <wp:docPr id="1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6095" cy="1394460"/>
                          <a:chOff x="0" y="0"/>
                          <a:chExt cx="1776002" cy="1394431"/>
                        </a:xfrm>
                      </wpg:grpSpPr>
                      <wps:wsp>
                        <wps:cNvPr id="2" name="Надпись 13"/>
                        <wps:cNvSpPr txBox="1">
                          <a:spLocks noChangeArrowheads="1"/>
                        </wps:cNvSpPr>
                        <wps:spPr bwMode="auto">
                          <a:xfrm>
                            <a:off x="744289" y="0"/>
                            <a:ext cx="1031713" cy="361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3BB" w:rsidRDefault="007C03BB" w:rsidP="007C03BB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Точка отбора </w:t>
                              </w:r>
                            </w:p>
                            <w:p w:rsidR="007C03BB" w:rsidRPr="00566509" w:rsidRDefault="007C03BB" w:rsidP="007C03BB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пробы воздуха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Прямая со стрелкой 16"/>
                        <wps:cNvCnPr>
                          <a:cxnSpLocks noChangeShapeType="1"/>
                        </wps:cNvCnPr>
                        <wps:spPr bwMode="auto">
                          <a:xfrm>
                            <a:off x="1233377" y="265814"/>
                            <a:ext cx="0" cy="470356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Овал 6"/>
                        <wps:cNvSpPr>
                          <a:spLocks noChangeArrowheads="1"/>
                        </wps:cNvSpPr>
                        <wps:spPr bwMode="auto">
                          <a:xfrm>
                            <a:off x="1169582" y="744279"/>
                            <a:ext cx="126154" cy="1175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Надпись 12"/>
                        <wps:cNvSpPr txBox="1">
                          <a:spLocks noChangeArrowheads="1"/>
                        </wps:cNvSpPr>
                        <wps:spPr bwMode="auto">
                          <a:xfrm>
                            <a:off x="850605" y="1148317"/>
                            <a:ext cx="810961" cy="2461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03BB" w:rsidRPr="00566509" w:rsidRDefault="007C03BB" w:rsidP="007C03BB">
                              <w:pPr>
                                <w:rPr>
                                  <w:sz w:val="16"/>
                                </w:rPr>
                              </w:pPr>
                              <w:r w:rsidRPr="00566509">
                                <w:rPr>
                                  <w:sz w:val="16"/>
                                </w:rPr>
                                <w:t>Зона дыхания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106326"/>
                            <a:ext cx="88201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Прямая со стрелкой 14"/>
                        <wps:cNvCnPr>
                          <a:cxnSpLocks noChangeShapeType="1"/>
                        </wps:cNvCnPr>
                        <wps:spPr bwMode="auto">
                          <a:xfrm>
                            <a:off x="765545" y="1329070"/>
                            <a:ext cx="946150" cy="8400"/>
                          </a:xfrm>
                          <a:prstGeom prst="straightConnector1">
                            <a:avLst/>
                          </a:prstGeom>
                          <a:noFill/>
                          <a:ln w="6350" algn="ctr">
                            <a:solidFill>
                              <a:srgbClr val="000000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26" style="position:absolute;left:0;text-align:left;margin-left:309.75pt;margin-top:3.1pt;width:139.85pt;height:109.8pt;z-index:251657728;mso-width-relative:margin" coordsize="17760,139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3" o:spid="_x0000_s1027" type="#_x0000_t202" style="position:absolute;left:7442;width:10318;height:3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u/cMA&#10;AADaAAAADwAAAGRycy9kb3ducmV2LnhtbESPzW7CMBCE75X6DtZW4laccoAqYFDVqpALB36qclzF&#10;ix0Rr9PYhPD2GKkSx9HMfKOZLXpXi47aUHlW8DbMQBCXXldsFOx336/vIEJE1lh7JgVXCrCYPz/N&#10;MNf+whvqttGIBOGQowIbY5NLGUpLDsPQN8TJO/rWYUyyNVK3eElwV8tRlo2lw4rTgsWGPi2Vp+3Z&#10;KVh2xc41pf06TCZ/pjA/4Xe1DkoNXvqPKYhIfXyE/9uFVjCC+5V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3u/cMAAADaAAAADwAAAAAAAAAAAAAAAACYAgAAZHJzL2Rv&#10;d25yZXYueG1sUEsFBgAAAAAEAAQA9QAAAIgDAAAAAA==&#10;" stroked="f" strokeweight="1pt">
                  <v:textbox>
                    <w:txbxContent>
                      <w:p w:rsidR="007C03BB" w:rsidRDefault="007C03BB" w:rsidP="007C03BB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Точка отбора </w:t>
                        </w:r>
                      </w:p>
                      <w:p w:rsidR="007C03BB" w:rsidRPr="00566509" w:rsidRDefault="007C03BB" w:rsidP="007C03BB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пробы воздуха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6" o:spid="_x0000_s1028" type="#_x0000_t32" style="position:absolute;left:12333;top:2658;width:0;height:47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EN7MEAAADaAAAADwAAAGRycy9kb3ducmV2LnhtbESPQYvCMBSE7wv+h/AEL6KpCotUo4gg&#10;elUX6fHZPNtq81KbWOu/N4Kwx2FmvmHmy9aUoqHaFZYVjIYRCOLU6oIzBX/HzWAKwnlkjaVlUvAi&#10;B8tF52eOsbZP3lNz8JkIEHYxKsi9r2IpXZqTQTe0FXHwLrY26IOsM6lrfAa4KeU4in6lwYLDQo4V&#10;rXNKb4eHUXC/XItkv6nwtD3fsvMj6Tflrq9Ur9uuZiA8tf4//G3vtIIJfK6EG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Q3swQAAANoAAAAPAAAAAAAAAAAAAAAA&#10;AKECAABkcnMvZG93bnJldi54bWxQSwUGAAAAAAQABAD5AAAAjwMAAAAA&#10;" strokeweight=".5pt">
                  <v:stroke endarrow="block" joinstyle="miter"/>
                </v:shape>
                <v:oval id="Овал 6" o:spid="_x0000_s1029" style="position:absolute;left:11695;top:7442;width:1262;height:11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K+2MQA&#10;AADaAAAADwAAAGRycy9kb3ducmV2LnhtbESPQWvCQBSE74L/YXmFXkQ3FbFN6iptoSDaFhpLz4/s&#10;M4lm34bsmsR/7wqCx2FmvmEWq95UoqXGlZYVPE0iEMSZ1SXnCv52n+MXEM4ja6wsk4IzOVgth4MF&#10;Jtp2/Ett6nMRIOwSVFB4XydSuqwgg25ia+Lg7W1j0AfZ5FI32AW4qeQ0iubSYMlhocCaPgrKjunJ&#10;KNhMv/f/8dfPqDyun+M6Rv1+2HqlHh/6t1cQnnp/D9/aa61gBtcr4Qb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CvtjEAAAA2gAAAA8AAAAAAAAAAAAAAAAAmAIAAGRycy9k&#10;b3ducmV2LnhtbFBLBQYAAAAABAAEAPUAAACJAwAAAAA=&#10;" strokeweight="1pt">
                  <v:stroke joinstyle="miter"/>
                </v:oval>
                <v:shape id="Надпись 12" o:spid="_x0000_s1030" type="#_x0000_t202" style="position:absolute;left:8506;top:11483;width:8109;height:2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2icQA&#10;AADaAAAADwAAAGRycy9kb3ducmV2LnhtbESPT2sCMRTE74LfITzBm2YttMrWKGJpu5ce6h/a42Pz&#10;mixuXrabuK7f3hQKHoeZ+Q2zXPeuFh21ofKsYDbNQBCXXldsFBz2r5MFiBCRNdaeScGVAqxXw8ES&#10;c+0v/EndLhqRIBxyVGBjbHIpQ2nJYZj6hjh5P751GJNsjdQtXhLc1fIhy56kw4rTgsWGtpbK0+7s&#10;FLx1xd41pX35ns9/TWGO4ev9Iyg1HvWbZxCR+ngP/7cLreAR/q6kG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0donEAAAA2gAAAA8AAAAAAAAAAAAAAAAAmAIAAGRycy9k&#10;b3ducmV2LnhtbFBLBQYAAAAABAAEAPUAAACJAwAAAAA=&#10;" stroked="f" strokeweight="1pt">
                  <v:textbox>
                    <w:txbxContent>
                      <w:p w:rsidR="007C03BB" w:rsidRPr="00566509" w:rsidRDefault="007C03BB" w:rsidP="007C03BB">
                        <w:pPr>
                          <w:rPr>
                            <w:sz w:val="16"/>
                          </w:rPr>
                        </w:pPr>
                        <w:r w:rsidRPr="00566509">
                          <w:rPr>
                            <w:sz w:val="16"/>
                          </w:rPr>
                          <w:t>Зона дыхания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31" type="#_x0000_t75" style="position:absolute;top:1063;width:8820;height:12478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BnSfDAAAA2gAAAA8AAABkcnMvZG93bnJldi54bWxEj0FrwkAUhO8F/8PyhN50oxQp0VXUInrx&#10;UFvB4zP7TILZt2n21cT++m5B6HGYmW+Y2aJzlbpRE0rPBkbDBBRx5m3JuYHPj83gFVQQZIuVZzJw&#10;pwCLee9phqn1Lb/T7SC5ihAOKRooROpU65AV5DAMfU0cvYtvHEqUTa5tg22Eu0qPk2SiHZYcFwqs&#10;aV1Qdj18OwOrzak9/2zHb3d31H633e/l60WMee53yykooU7+w4/2zhqYwN+VeAP0/B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MGdJ8MAAADaAAAADwAAAAAAAAAAAAAAAACf&#10;AgAAZHJzL2Rvd25yZXYueG1sUEsFBgAAAAAEAAQA9wAAAI8DAAAAAA==&#10;">
                  <v:imagedata r:id="rId9" o:title=""/>
                  <v:path arrowok="t"/>
                </v:shape>
                <v:shape id="Прямая со стрелкой 14" o:spid="_x0000_s1032" type="#_x0000_t32" style="position:absolute;left:7655;top:13290;width:9461;height: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k25sIAAADaAAAADwAAAGRycy9kb3ducmV2LnhtbESPQYvCMBSE78L+h/AW9qbpelCpRhFh&#10;sRehqyJ4ezbPtti8hCbW7r/fCILHYWa+YRar3jSio9bXlhV8jxIQxIXVNZcKjoef4QyED8gaG8uk&#10;4I88rJYfgwWm2j74l7p9KEWEsE9RQRWCS6X0RUUG/cg64uhdbWswRNmWUrf4iHDTyHGSTKTBmuNC&#10;hY42FRW3/d0ouK+3k1O+22V5706XLqPzJsudUl+f/XoOIlAf3uFXO9MKpvC8Em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zk25sIAAADaAAAADwAAAAAAAAAAAAAA&#10;AAChAgAAZHJzL2Rvd25yZXYueG1sUEsFBgAAAAAEAAQA+QAAAJADAAAAAA==&#10;" strokeweight=".5pt">
                  <v:stroke startarrow="block" endarrow="block" joinstyle="miter"/>
                </v:shape>
              </v:group>
            </w:pict>
          </mc:Fallback>
        </mc:AlternateContent>
      </w:r>
    </w:p>
    <w:p w:rsidR="007C03BB" w:rsidRPr="001B28C7" w:rsidRDefault="007C03BB" w:rsidP="007C03BB">
      <w:r w:rsidRPr="001B28C7">
        <w:t xml:space="preserve">                                                                                                          </w:t>
      </w: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7C03BB" w:rsidRPr="001B28C7" w:rsidRDefault="007C03BB" w:rsidP="007C03BB">
      <w:pPr>
        <w:tabs>
          <w:tab w:val="left" w:pos="-1134"/>
          <w:tab w:val="left" w:pos="5610"/>
        </w:tabs>
        <w:snapToGrid w:val="0"/>
        <w:jc w:val="both"/>
        <w:rPr>
          <w:rFonts w:eastAsia="Calibri"/>
          <w:b/>
        </w:rPr>
      </w:pPr>
    </w:p>
    <w:p w:rsidR="00AD1C35" w:rsidRPr="001B28C7" w:rsidRDefault="00AD1C35" w:rsidP="00AD1C35">
      <w:pPr>
        <w:jc w:val="both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1"/>
        <w:gridCol w:w="5868"/>
      </w:tblGrid>
      <w:tr w:rsidR="00AD1C35" w:rsidRPr="001B28C7" w:rsidTr="006422EF">
        <w:trPr>
          <w:trHeight w:val="340"/>
          <w:jc w:val="center"/>
        </w:trPr>
        <w:tc>
          <w:tcPr>
            <w:tcW w:w="9201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Условия отбора проб: расстояние от источника загрязнения</w:t>
            </w:r>
          </w:p>
        </w:tc>
        <w:tc>
          <w:tcPr>
            <w:tcW w:w="5868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0,5м</w:t>
            </w:r>
          </w:p>
        </w:tc>
      </w:tr>
      <w:tr w:rsidR="00AD1C35" w:rsidRPr="001B28C7" w:rsidTr="006422EF">
        <w:trPr>
          <w:trHeight w:val="340"/>
          <w:jc w:val="center"/>
        </w:trPr>
        <w:tc>
          <w:tcPr>
            <w:tcW w:w="9201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Высота от пола</w:t>
            </w:r>
          </w:p>
        </w:tc>
        <w:tc>
          <w:tcPr>
            <w:tcW w:w="5868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1,0м/1,5м</w:t>
            </w:r>
          </w:p>
        </w:tc>
      </w:tr>
      <w:tr w:rsidR="00AD1C35" w:rsidRPr="001B28C7" w:rsidTr="006422EF">
        <w:trPr>
          <w:trHeight w:val="340"/>
          <w:jc w:val="center"/>
        </w:trPr>
        <w:tc>
          <w:tcPr>
            <w:tcW w:w="9201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Сведения о вентиляции</w:t>
            </w:r>
          </w:p>
        </w:tc>
        <w:tc>
          <w:tcPr>
            <w:tcW w:w="5868" w:type="dxa"/>
            <w:vAlign w:val="center"/>
          </w:tcPr>
          <w:p w:rsidR="00AD1C35" w:rsidRPr="001B28C7" w:rsidRDefault="00AD1C35" w:rsidP="006F778F">
            <w:pPr>
              <w:jc w:val="center"/>
              <w:rPr>
                <w:sz w:val="16"/>
                <w:szCs w:val="20"/>
              </w:rPr>
            </w:pPr>
            <w:r w:rsidRPr="001B28C7">
              <w:rPr>
                <w:sz w:val="16"/>
                <w:szCs w:val="20"/>
              </w:rPr>
              <w:t>Приточно-вытяжная; естественная</w:t>
            </w:r>
          </w:p>
        </w:tc>
      </w:tr>
    </w:tbl>
    <w:p w:rsidR="0090006E" w:rsidRPr="001B28C7" w:rsidRDefault="0090006E" w:rsidP="00E16891">
      <w:pPr>
        <w:rPr>
          <w:b/>
        </w:rPr>
      </w:pPr>
      <w:bookmarkStart w:id="14" w:name="os3_rm_num"/>
      <w:bookmarkEnd w:id="7"/>
      <w:bookmarkEnd w:id="8"/>
      <w:bookmarkEnd w:id="9"/>
      <w:bookmarkEnd w:id="14"/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90006E" w:rsidRPr="001B28C7" w:rsidTr="006E3440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5" w:name="os3_rm"/>
            <w:bookmarkEnd w:id="15"/>
            <w:r w:rsidRPr="001B28C7">
              <w:rPr>
                <w:sz w:val="16"/>
                <w:szCs w:val="16"/>
              </w:rPr>
              <w:t>Место измерений (</w:t>
            </w:r>
            <w:r w:rsidR="008D56DD" w:rsidRPr="001B28C7">
              <w:rPr>
                <w:sz w:val="16"/>
                <w:szCs w:val="16"/>
              </w:rPr>
              <w:t>наименование образца испытаний</w:t>
            </w:r>
            <w:r w:rsidRPr="001B28C7">
              <w:rPr>
                <w:sz w:val="16"/>
                <w:szCs w:val="16"/>
              </w:rPr>
              <w:t>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6" w:name="os3_zone"/>
            <w:bookmarkEnd w:id="16"/>
            <w:r w:rsidRPr="001B28C7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7" w:name="os3_temp"/>
            <w:bookmarkEnd w:id="17"/>
            <w:r w:rsidRPr="001B28C7">
              <w:rPr>
                <w:sz w:val="16"/>
                <w:szCs w:val="16"/>
              </w:rPr>
              <w:t xml:space="preserve">Температура воздуха, </w:t>
            </w:r>
            <w:r w:rsidRPr="001B28C7">
              <w:rPr>
                <w:sz w:val="16"/>
                <w:szCs w:val="16"/>
                <w:vertAlign w:val="superscript"/>
              </w:rPr>
              <w:t>o</w:t>
            </w:r>
            <w:r w:rsidRPr="001B28C7">
              <w:rPr>
                <w:sz w:val="16"/>
                <w:szCs w:val="16"/>
              </w:rPr>
              <w:t>C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8" w:name="os3_press"/>
            <w:bookmarkEnd w:id="18"/>
            <w:r w:rsidRPr="001B28C7">
              <w:rPr>
                <w:sz w:val="16"/>
                <w:szCs w:val="16"/>
              </w:rPr>
              <w:t>Атмосферное давление, мм рт.ст.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90006E" w:rsidRPr="001B28C7" w:rsidRDefault="0090006E" w:rsidP="006E3440">
            <w:pPr>
              <w:pStyle w:val="a9"/>
              <w:rPr>
                <w:sz w:val="16"/>
                <w:szCs w:val="16"/>
              </w:rPr>
            </w:pPr>
            <w:bookmarkStart w:id="19" w:name="os3_vlag"/>
            <w:bookmarkEnd w:id="19"/>
            <w:r w:rsidRPr="001B28C7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D96D95" w:rsidRPr="001B28C7" w:rsidTr="006E3440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D96D95" w:rsidRPr="001B28C7" w:rsidRDefault="00D96D95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6D95" w:rsidRPr="001B28C7" w:rsidRDefault="00D96D95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Служебные помещения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96D95" w:rsidRPr="001B28C7" w:rsidRDefault="00D96D95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D96D95" w:rsidRPr="001B28C7" w:rsidRDefault="00D96D95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D96D95" w:rsidRPr="001B28C7" w:rsidRDefault="00D96D95" w:rsidP="006E344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</w:tr>
    </w:tbl>
    <w:p w:rsidR="0090006E" w:rsidRPr="001B28C7" w:rsidRDefault="0090006E" w:rsidP="00E16891">
      <w:pPr>
        <w:rPr>
          <w:b/>
        </w:rPr>
      </w:pPr>
    </w:p>
    <w:p w:rsidR="00E16891" w:rsidRPr="001B28C7" w:rsidRDefault="00E16891" w:rsidP="008D56DD">
      <w:pPr>
        <w:contextualSpacing/>
      </w:pPr>
      <w:r w:rsidRPr="001B28C7">
        <w:rPr>
          <w:b/>
        </w:rPr>
        <w:t xml:space="preserve">7. Цель проведения измерений: </w:t>
      </w:r>
      <w:r w:rsidRPr="001B28C7">
        <w:t>специальная оценка условий труда</w:t>
      </w:r>
    </w:p>
    <w:p w:rsidR="00200922" w:rsidRPr="001B28C7" w:rsidRDefault="00E16891" w:rsidP="008D56DD">
      <w:pPr>
        <w:spacing w:before="120"/>
        <w:contextualSpacing/>
        <w:rPr>
          <w:b/>
        </w:rPr>
      </w:pPr>
      <w:r w:rsidRPr="001B28C7">
        <w:rPr>
          <w:b/>
        </w:rPr>
        <w:t xml:space="preserve">8. </w:t>
      </w:r>
      <w:r w:rsidRPr="001B28C7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1B28C7">
        <w:rPr>
          <w:b/>
        </w:rPr>
        <w:t xml:space="preserve">а также дополнительная информация, востребованная заказчиком (НД, необходимые для оценки): 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200922" w:rsidRPr="001B28C7" w:rsidTr="00D96D95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0922" w:rsidRPr="001B28C7" w:rsidRDefault="00200922" w:rsidP="00447401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200922" w:rsidRPr="001B28C7" w:rsidRDefault="00200922" w:rsidP="00447401">
            <w:pPr>
              <w:jc w:val="center"/>
              <w:rPr>
                <w:sz w:val="18"/>
                <w:szCs w:val="18"/>
              </w:rPr>
            </w:pPr>
            <w:r w:rsidRPr="001B28C7">
              <w:rPr>
                <w:sz w:val="18"/>
                <w:szCs w:val="18"/>
              </w:rPr>
              <w:t>Наименование нормативного документа</w:t>
            </w:r>
            <w:bookmarkStart w:id="20" w:name="nd_table"/>
            <w:bookmarkEnd w:id="20"/>
          </w:p>
        </w:tc>
      </w:tr>
      <w:tr w:rsidR="00D96D95" w:rsidRPr="001B28C7" w:rsidTr="00D96D95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D95" w:rsidRPr="001B28C7" w:rsidRDefault="00D96D95" w:rsidP="00D96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D96D95" w:rsidRPr="001B28C7" w:rsidRDefault="00D96D95" w:rsidP="00D96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СИТИ.415522.200 РЭ. Трубки индикаторные ИТ-ИК/ВП. Руководство по эксплуатации</w:t>
            </w:r>
          </w:p>
        </w:tc>
      </w:tr>
      <w:tr w:rsidR="00D96D95" w:rsidRPr="001B28C7" w:rsidTr="00D96D95">
        <w:trPr>
          <w:tblHeader/>
          <w:jc w:val="center"/>
        </w:trPr>
        <w:tc>
          <w:tcPr>
            <w:tcW w:w="2360" w:type="dxa"/>
            <w:tcBorders>
              <w:bottom w:val="nil"/>
            </w:tcBorders>
            <w:shd w:val="clear" w:color="auto" w:fill="auto"/>
            <w:vAlign w:val="center"/>
          </w:tcPr>
          <w:p w:rsidR="00D96D95" w:rsidRDefault="00D96D95" w:rsidP="00D96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D96D95" w:rsidRDefault="00D96D95" w:rsidP="00D96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  <w:tr w:rsidR="00D96D95" w:rsidRPr="001B28C7" w:rsidTr="00D96D95">
        <w:trPr>
          <w:tblHeader/>
          <w:jc w:val="center"/>
        </w:trPr>
        <w:tc>
          <w:tcPr>
            <w:tcW w:w="23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96D95" w:rsidRDefault="00D96D95" w:rsidP="00D96D95">
            <w:pPr>
              <w:rPr>
                <w:sz w:val="18"/>
                <w:szCs w:val="18"/>
              </w:rPr>
            </w:pPr>
          </w:p>
        </w:tc>
        <w:tc>
          <w:tcPr>
            <w:tcW w:w="12676" w:type="dxa"/>
            <w:shd w:val="clear" w:color="auto" w:fill="auto"/>
            <w:vAlign w:val="center"/>
          </w:tcPr>
          <w:p w:rsidR="00D96D95" w:rsidRDefault="00D96D95" w:rsidP="00D96D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</w:t>
            </w:r>
          </w:p>
        </w:tc>
      </w:tr>
    </w:tbl>
    <w:p w:rsidR="00200922" w:rsidRPr="001B28C7" w:rsidRDefault="00200922" w:rsidP="00200922">
      <w:pPr>
        <w:rPr>
          <w:rFonts w:ascii="Arial" w:hAnsi="Arial" w:cs="Arial"/>
          <w:bCs/>
          <w:sz w:val="18"/>
          <w:szCs w:val="18"/>
        </w:rPr>
      </w:pPr>
    </w:p>
    <w:p w:rsidR="00D96D95" w:rsidRDefault="00E16891" w:rsidP="00D96D95">
      <w:pPr>
        <w:spacing w:before="60"/>
        <w:rPr>
          <w:sz w:val="20"/>
          <w:szCs w:val="20"/>
          <w:lang w:eastAsia="ru-RU"/>
        </w:rPr>
      </w:pPr>
      <w:r w:rsidRPr="001B28C7">
        <w:rPr>
          <w:b/>
        </w:rPr>
        <w:t>9</w:t>
      </w:r>
      <w:r w:rsidR="001B2DE0" w:rsidRPr="001B28C7">
        <w:rPr>
          <w:b/>
        </w:rPr>
        <w:t>.</w:t>
      </w:r>
      <w:r w:rsidR="001B2DE0" w:rsidRPr="001B28C7">
        <w:t xml:space="preserve"> </w:t>
      </w:r>
      <w:r w:rsidRPr="001B28C7">
        <w:rPr>
          <w:b/>
        </w:rPr>
        <w:t>Результаты измерений параметров, дополнительная информация, востребованная заказчиком:</w:t>
      </w:r>
      <w:bookmarkStart w:id="21" w:name="sv_table"/>
      <w:bookmarkEnd w:id="21"/>
      <w:r w:rsidR="00D96D95">
        <w:rPr>
          <w:u w:val="single"/>
        </w:rPr>
        <w:fldChar w:fldCharType="begin"/>
      </w:r>
      <w:r w:rsidR="00D96D95">
        <w:rPr>
          <w:u w:val="single"/>
        </w:rPr>
        <w:instrText xml:space="preserve"> INCLUDETEXT  "G:\\БАЗЫ\\База 2022\\ARMv51_files\\sv_prot_124.xml" \! \t "C:\\Program Files (x86)\\Аттестация-5.1\\xsl\\sv_prot\\factor01.xsl"  \* MERGEFORMAT </w:instrText>
      </w:r>
      <w:r w:rsidR="00D96D95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1"/>
        <w:gridCol w:w="5252"/>
        <w:gridCol w:w="1650"/>
        <w:gridCol w:w="1950"/>
        <w:gridCol w:w="1950"/>
        <w:gridCol w:w="1650"/>
        <w:gridCol w:w="1650"/>
      </w:tblGrid>
      <w:tr w:rsidR="00D96D95" w:rsidTr="00D96D95">
        <w:trPr>
          <w:divId w:val="263150752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D96D95" w:rsidTr="00D96D95">
        <w:trPr>
          <w:divId w:val="263150752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D96D95" w:rsidTr="00D96D95">
        <w:trPr>
          <w:divId w:val="2631507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96D95" w:rsidTr="00D96D95">
        <w:trPr>
          <w:divId w:val="263150752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Служебные помещения</w:t>
            </w:r>
          </w:p>
        </w:tc>
      </w:tr>
      <w:tr w:rsidR="00D96D95" w:rsidTr="00D96D95">
        <w:trPr>
          <w:divId w:val="2631507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Хлор+, мг/м³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D95" w:rsidRDefault="00D96D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:rsidR="00606924" w:rsidRPr="001B28C7" w:rsidRDefault="00D96D95" w:rsidP="00D96D95">
      <w:pPr>
        <w:spacing w:before="60"/>
        <w:rPr>
          <w:sz w:val="18"/>
          <w:szCs w:val="18"/>
        </w:rPr>
      </w:pPr>
      <w:r>
        <w:rPr>
          <w:u w:val="single"/>
        </w:rPr>
        <w:fldChar w:fldCharType="end"/>
      </w:r>
      <w:bookmarkStart w:id="22" w:name="_GoBack"/>
      <w:bookmarkEnd w:id="22"/>
      <w:r w:rsidR="00606924" w:rsidRPr="001B28C7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8D56DD" w:rsidRPr="001B28C7" w:rsidRDefault="008D56DD" w:rsidP="008D56DD">
      <w:pPr>
        <w:contextualSpacing/>
        <w:rPr>
          <w:sz w:val="18"/>
          <w:szCs w:val="18"/>
        </w:rPr>
      </w:pPr>
      <w:r w:rsidRPr="001B28C7">
        <w:rPr>
          <w:sz w:val="18"/>
          <w:szCs w:val="18"/>
        </w:rPr>
        <w:t xml:space="preserve">** Указанные сведения предоставлены Заказчиком. Испытательная лаборатория не несет ответственность за достоверность сведений, предоставленных </w:t>
      </w:r>
      <w:r w:rsidR="001873EC" w:rsidRPr="001B28C7">
        <w:rPr>
          <w:sz w:val="18"/>
          <w:szCs w:val="18"/>
        </w:rPr>
        <w:t>З</w:t>
      </w:r>
      <w:r w:rsidRPr="001B28C7">
        <w:rPr>
          <w:sz w:val="18"/>
          <w:szCs w:val="18"/>
        </w:rPr>
        <w:t>аказчиком.</w:t>
      </w:r>
    </w:p>
    <w:p w:rsidR="00E16891" w:rsidRPr="001B28C7" w:rsidRDefault="00E16891" w:rsidP="008D56DD">
      <w:pPr>
        <w:spacing w:after="160"/>
        <w:contextualSpacing/>
        <w:rPr>
          <w:b/>
        </w:rPr>
      </w:pPr>
      <w:r w:rsidRPr="001B28C7">
        <w:rPr>
          <w:b/>
        </w:rPr>
        <w:t xml:space="preserve">10. Дополнения, отклонения или исключения из метода: </w:t>
      </w:r>
      <w:r w:rsidRPr="001B28C7">
        <w:t>отсутствуют</w:t>
      </w:r>
    </w:p>
    <w:p w:rsidR="00E16891" w:rsidRPr="001B28C7" w:rsidRDefault="00E16891" w:rsidP="008D56DD">
      <w:pPr>
        <w:tabs>
          <w:tab w:val="left" w:pos="-1134"/>
        </w:tabs>
        <w:snapToGrid w:val="0"/>
        <w:spacing w:after="160"/>
        <w:contextualSpacing/>
        <w:jc w:val="both"/>
        <w:rPr>
          <w:b/>
        </w:rPr>
      </w:pPr>
      <w:r w:rsidRPr="001B28C7">
        <w:rPr>
          <w:b/>
        </w:rPr>
        <w:t xml:space="preserve">11. Мнения и интерпретации: </w:t>
      </w:r>
      <w:r w:rsidRPr="001B28C7">
        <w:t>отсутствуют</w:t>
      </w:r>
    </w:p>
    <w:p w:rsidR="001B2DE0" w:rsidRPr="001B28C7" w:rsidRDefault="00E16891" w:rsidP="008D56DD">
      <w:pPr>
        <w:ind w:left="284" w:hanging="284"/>
        <w:contextualSpacing/>
        <w:rPr>
          <w:b/>
        </w:rPr>
      </w:pPr>
      <w:r w:rsidRPr="001B28C7">
        <w:rPr>
          <w:b/>
        </w:rPr>
        <w:t>12. Дополнительная информация, востребованная заказчиком:</w:t>
      </w:r>
      <w:r w:rsidRPr="001B28C7">
        <w:br/>
        <w:t>по результатам измерений установлено:</w:t>
      </w:r>
    </w:p>
    <w:p w:rsidR="001B2DE0" w:rsidRPr="001B28C7" w:rsidRDefault="001B2DE0" w:rsidP="008D56DD">
      <w:pPr>
        <w:spacing w:before="120" w:after="60"/>
        <w:contextualSpacing/>
        <w:rPr>
          <w:b/>
        </w:rPr>
      </w:pPr>
      <w:fldSimple w:instr=" DOCVARIABLE  att_zakl_sv \* MERGEFORMAT ">
        <w:r w:rsidR="00D96D95">
          <w:t>- для рабочего места № 23 установлен класс(подкласс) условий труда 2.</w:t>
        </w:r>
      </w:fldSimple>
    </w:p>
    <w:p w:rsidR="008D56DD" w:rsidRPr="001B28C7" w:rsidRDefault="008D56DD" w:rsidP="008D56DD">
      <w:r w:rsidRPr="001B28C7">
        <w:rPr>
          <w:b/>
        </w:rPr>
        <w:t>13. Сотрудники организации (лаборатории)</w:t>
      </w:r>
      <w:r w:rsidRPr="001B28C7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1873EC" w:rsidRPr="00D96D95" w:rsidTr="00D96D95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D96D95" w:rsidRDefault="00D96D95" w:rsidP="008D56DD">
            <w:pPr>
              <w:pStyle w:val="a9"/>
              <w:rPr>
                <w:sz w:val="24"/>
                <w:szCs w:val="24"/>
              </w:rPr>
            </w:pPr>
            <w:r w:rsidRPr="00D96D95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D96D95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D96D95" w:rsidRDefault="00D96D95" w:rsidP="008D56DD">
            <w:pPr>
              <w:pStyle w:val="a9"/>
              <w:rPr>
                <w:sz w:val="24"/>
                <w:szCs w:val="24"/>
              </w:rPr>
            </w:pPr>
            <w:r w:rsidRPr="00D96D95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D96D95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D96D95" w:rsidRDefault="00D96D95" w:rsidP="008D56DD">
            <w:pPr>
              <w:pStyle w:val="a9"/>
              <w:rPr>
                <w:sz w:val="24"/>
                <w:szCs w:val="24"/>
              </w:rPr>
            </w:pPr>
            <w:r w:rsidRPr="00D96D95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8D56DD" w:rsidRPr="00D96D95" w:rsidTr="00D96D95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8D56DD" w:rsidRPr="00D96D95" w:rsidRDefault="00D96D95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D96D95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8D56DD" w:rsidRPr="00D96D95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8D56DD" w:rsidRPr="00D96D95" w:rsidRDefault="00D96D95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D96D95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D56DD" w:rsidRPr="00D96D95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23" w:name="fio_izm_users"/>
            <w:bookmarkStart w:id="24" w:name="fio_izm_users4"/>
            <w:bookmarkEnd w:id="23"/>
            <w:bookmarkEnd w:id="24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8D56DD" w:rsidRPr="00D96D95" w:rsidRDefault="00D96D95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D96D95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8D56DD" w:rsidRPr="001B28C7" w:rsidRDefault="008D56DD" w:rsidP="008D56DD">
      <w:pPr>
        <w:spacing w:before="120"/>
        <w:rPr>
          <w:rStyle w:val="a8"/>
          <w:color w:val="auto"/>
        </w:rPr>
      </w:pPr>
      <w:r w:rsidRPr="001B28C7">
        <w:rPr>
          <w:rStyle w:val="a8"/>
          <w:color w:val="auto"/>
        </w:rPr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1873EC" w:rsidRPr="00D96D95" w:rsidTr="00D96D95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D96D95" w:rsidRDefault="00D96D95" w:rsidP="008D56DD">
            <w:pPr>
              <w:pStyle w:val="a9"/>
              <w:rPr>
                <w:sz w:val="24"/>
                <w:szCs w:val="24"/>
              </w:rPr>
            </w:pPr>
            <w:r w:rsidRPr="00D96D95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D96D95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D96D95" w:rsidRDefault="00D96D95" w:rsidP="008D56DD">
            <w:pPr>
              <w:pStyle w:val="a9"/>
              <w:rPr>
                <w:sz w:val="24"/>
                <w:szCs w:val="24"/>
              </w:rPr>
            </w:pPr>
            <w:r w:rsidRPr="00D96D95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56DD" w:rsidRPr="00D96D95" w:rsidRDefault="008D56DD" w:rsidP="008D56D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56DD" w:rsidRPr="00D96D95" w:rsidRDefault="00D96D95" w:rsidP="008D56DD">
            <w:pPr>
              <w:pStyle w:val="a9"/>
              <w:rPr>
                <w:sz w:val="24"/>
                <w:szCs w:val="24"/>
              </w:rPr>
            </w:pPr>
            <w:r w:rsidRPr="00D96D95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1873EC" w:rsidRPr="00D96D95" w:rsidTr="00D96D95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8D56DD" w:rsidRPr="00D96D95" w:rsidRDefault="00D96D95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D96D95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8D56DD" w:rsidRPr="00D96D95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8D56DD" w:rsidRPr="00D96D95" w:rsidRDefault="00D96D95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D96D95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8D56DD" w:rsidRPr="00D96D95" w:rsidRDefault="008D56DD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25" w:name="fio_users"/>
            <w:bookmarkStart w:id="26" w:name="fio_users4"/>
            <w:bookmarkEnd w:id="25"/>
            <w:bookmarkEnd w:id="26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8D56DD" w:rsidRPr="00D96D95" w:rsidRDefault="00D96D95" w:rsidP="008D56D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D96D95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8D56DD" w:rsidRPr="001B28C7" w:rsidRDefault="008D56DD" w:rsidP="008D56DD">
      <w:pPr>
        <w:pBdr>
          <w:bottom w:val="single" w:sz="12" w:space="1" w:color="auto"/>
        </w:pBdr>
        <w:spacing w:before="120" w:after="60"/>
        <w:contextualSpacing/>
      </w:pPr>
    </w:p>
    <w:p w:rsidR="008D56DD" w:rsidRPr="001B28C7" w:rsidRDefault="008D56DD" w:rsidP="008D56DD">
      <w:pPr>
        <w:spacing w:before="120" w:after="60"/>
        <w:contextualSpacing/>
        <w:jc w:val="center"/>
      </w:pPr>
      <w:r w:rsidRPr="001B28C7">
        <w:t>окончание протокола</w:t>
      </w:r>
    </w:p>
    <w:p w:rsidR="008D56DD" w:rsidRPr="001B28C7" w:rsidRDefault="008D56DD" w:rsidP="002A5F8E">
      <w:pPr>
        <w:spacing w:before="120" w:after="60"/>
        <w:contextualSpacing/>
      </w:pPr>
    </w:p>
    <w:sectPr w:rsidR="008D56DD" w:rsidRPr="001B28C7" w:rsidSect="001B2DE0">
      <w:footerReference w:type="default" r:id="rId10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AB2" w:rsidRDefault="00271AB2" w:rsidP="004C2516">
      <w:pPr>
        <w:pStyle w:val="a8"/>
      </w:pPr>
      <w:r>
        <w:separator/>
      </w:r>
    </w:p>
  </w:endnote>
  <w:endnote w:type="continuationSeparator" w:id="0">
    <w:p w:rsidR="00271AB2" w:rsidRDefault="00271AB2" w:rsidP="004C2516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4E0" w:rsidRDefault="00E404E0" w:rsidP="00E404E0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D96D95">
      <w:rPr>
        <w:rStyle w:val="ae"/>
        <w:noProof/>
        <w:sz w:val="20"/>
        <w:szCs w:val="20"/>
      </w:rPr>
      <w:t>3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D96D95" w:rsidRPr="00D96D95">
      <w:rPr>
        <w:rStyle w:val="ae"/>
        <w:noProof/>
        <w:sz w:val="20"/>
      </w:rPr>
      <w:t>3</w:t>
    </w:r>
    <w:r w:rsidRPr="00FF6CB6">
      <w:rPr>
        <w:rStyle w:val="ae"/>
        <w:sz w:val="20"/>
        <w:szCs w:val="20"/>
      </w:rPr>
      <w:fldChar w:fldCharType="end"/>
    </w:r>
  </w:p>
  <w:p w:rsidR="00006963" w:rsidRPr="007D75DF" w:rsidRDefault="00006963" w:rsidP="00006963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E404E0" w:rsidRPr="006F365D" w:rsidRDefault="00006963" w:rsidP="00006963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E404E0" w:rsidRPr="00926FB7" w:rsidRDefault="00E404E0" w:rsidP="00E404E0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D96D95">
      <w:rPr>
        <w:sz w:val="16"/>
        <w:szCs w:val="16"/>
      </w:rPr>
      <w:t>347935-MKN/Х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AB2" w:rsidRDefault="00271AB2" w:rsidP="004C2516">
      <w:pPr>
        <w:pStyle w:val="a8"/>
      </w:pPr>
      <w:r>
        <w:separator/>
      </w:r>
    </w:p>
  </w:footnote>
  <w:footnote w:type="continuationSeparator" w:id="0">
    <w:p w:rsidR="00271AB2" w:rsidRDefault="00271AB2" w:rsidP="004C2516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23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3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Химический"/>
    <w:docVar w:name="facid" w:val="1"/>
    <w:docVar w:name="fact_adr" w:val="   "/>
    <w:docVar w:name="fill_date" w:val="   "/>
    <w:docVar w:name="izm_date" w:val="09.09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6.09.2022"/>
    <w:docVar w:name="min_date" w:val="06.09.2022"/>
    <w:docVar w:name="N_dog" w:val="347935-MKN"/>
    <w:docVar w:name="N_prikaz" w:val="80"/>
    <w:docVar w:name="num_doc" w:val="347935-MKN/Х"/>
    <w:docVar w:name="org_code" w:val=" "/>
    <w:docVar w:name="org_guid" w:val="EABA346027434ED4B27A63223FA3CA85"/>
    <w:docVar w:name="org_id" w:val="12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2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0E7A645F9B344B0D975787DBD03FCDCC@129.3@11.11.2021@10.11.2022~F6645EF737A14A41AF14CC1E5E4A1BCF@86713@28.01.2022@27.01.2024~137739D68C754E56A0AB4B12AB04C5A7@0658@23.09.2021@22.09.2022~FBD5373C1064412685F82DBE3F4B3759@581@21.09.2021@20.09.2022~0A7AFA017DC94D0EB443D7CAD587B397@55-15@07.06.2021@06.12.2022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D96D95"/>
    <w:rsid w:val="00006963"/>
    <w:rsid w:val="00006A41"/>
    <w:rsid w:val="00012B0C"/>
    <w:rsid w:val="0003338A"/>
    <w:rsid w:val="000370CA"/>
    <w:rsid w:val="000548CD"/>
    <w:rsid w:val="00057519"/>
    <w:rsid w:val="00062A61"/>
    <w:rsid w:val="000A1ECD"/>
    <w:rsid w:val="000D269B"/>
    <w:rsid w:val="000F712C"/>
    <w:rsid w:val="00103110"/>
    <w:rsid w:val="001144D6"/>
    <w:rsid w:val="0012575A"/>
    <w:rsid w:val="00125B45"/>
    <w:rsid w:val="00143737"/>
    <w:rsid w:val="00151D9E"/>
    <w:rsid w:val="001873EC"/>
    <w:rsid w:val="00190308"/>
    <w:rsid w:val="001A1DB2"/>
    <w:rsid w:val="001A3AC6"/>
    <w:rsid w:val="001B28C7"/>
    <w:rsid w:val="001B2DE0"/>
    <w:rsid w:val="001D51DA"/>
    <w:rsid w:val="001D5A43"/>
    <w:rsid w:val="00200922"/>
    <w:rsid w:val="002156FB"/>
    <w:rsid w:val="00216F92"/>
    <w:rsid w:val="00250F38"/>
    <w:rsid w:val="00271AB2"/>
    <w:rsid w:val="002A5F8E"/>
    <w:rsid w:val="002B79F0"/>
    <w:rsid w:val="002F399D"/>
    <w:rsid w:val="002F78FD"/>
    <w:rsid w:val="002F7A41"/>
    <w:rsid w:val="003127F1"/>
    <w:rsid w:val="0032524A"/>
    <w:rsid w:val="00340142"/>
    <w:rsid w:val="00351B22"/>
    <w:rsid w:val="003A3920"/>
    <w:rsid w:val="003C3AC1"/>
    <w:rsid w:val="003D3095"/>
    <w:rsid w:val="004017DE"/>
    <w:rsid w:val="004105EE"/>
    <w:rsid w:val="0042550A"/>
    <w:rsid w:val="00431FBA"/>
    <w:rsid w:val="00433672"/>
    <w:rsid w:val="00447401"/>
    <w:rsid w:val="00473628"/>
    <w:rsid w:val="00484161"/>
    <w:rsid w:val="004C2516"/>
    <w:rsid w:val="004D2E19"/>
    <w:rsid w:val="004F10DC"/>
    <w:rsid w:val="00510F6E"/>
    <w:rsid w:val="005974A2"/>
    <w:rsid w:val="005C3492"/>
    <w:rsid w:val="005D1356"/>
    <w:rsid w:val="005D3183"/>
    <w:rsid w:val="005D3389"/>
    <w:rsid w:val="005E3D64"/>
    <w:rsid w:val="005F3CED"/>
    <w:rsid w:val="00601EED"/>
    <w:rsid w:val="00602E64"/>
    <w:rsid w:val="00606924"/>
    <w:rsid w:val="006174CD"/>
    <w:rsid w:val="006422EF"/>
    <w:rsid w:val="006523AF"/>
    <w:rsid w:val="00655CDC"/>
    <w:rsid w:val="00663B4C"/>
    <w:rsid w:val="006B66B7"/>
    <w:rsid w:val="006D4C59"/>
    <w:rsid w:val="006E3440"/>
    <w:rsid w:val="006F2DA3"/>
    <w:rsid w:val="006F4A84"/>
    <w:rsid w:val="006F778F"/>
    <w:rsid w:val="00732CDA"/>
    <w:rsid w:val="00753D58"/>
    <w:rsid w:val="007C03BB"/>
    <w:rsid w:val="007C1DB3"/>
    <w:rsid w:val="007D2580"/>
    <w:rsid w:val="00832901"/>
    <w:rsid w:val="0089369D"/>
    <w:rsid w:val="00896999"/>
    <w:rsid w:val="008D56DD"/>
    <w:rsid w:val="008D585A"/>
    <w:rsid w:val="008F345E"/>
    <w:rsid w:val="0090006E"/>
    <w:rsid w:val="00932CA1"/>
    <w:rsid w:val="00944930"/>
    <w:rsid w:val="00982716"/>
    <w:rsid w:val="009B3A03"/>
    <w:rsid w:val="00A23017"/>
    <w:rsid w:val="00A26132"/>
    <w:rsid w:val="00A27DF0"/>
    <w:rsid w:val="00A377C4"/>
    <w:rsid w:val="00A608EB"/>
    <w:rsid w:val="00AC50FB"/>
    <w:rsid w:val="00AD1C35"/>
    <w:rsid w:val="00AD290F"/>
    <w:rsid w:val="00AD4167"/>
    <w:rsid w:val="00AE63C4"/>
    <w:rsid w:val="00B0690F"/>
    <w:rsid w:val="00B1739E"/>
    <w:rsid w:val="00B61C4C"/>
    <w:rsid w:val="00B70FA8"/>
    <w:rsid w:val="00B964D1"/>
    <w:rsid w:val="00BB7CA2"/>
    <w:rsid w:val="00BD071D"/>
    <w:rsid w:val="00BE74DC"/>
    <w:rsid w:val="00BF6DFD"/>
    <w:rsid w:val="00C01240"/>
    <w:rsid w:val="00C366C4"/>
    <w:rsid w:val="00C376FD"/>
    <w:rsid w:val="00C63285"/>
    <w:rsid w:val="00C71348"/>
    <w:rsid w:val="00C74900"/>
    <w:rsid w:val="00C8209A"/>
    <w:rsid w:val="00C910E7"/>
    <w:rsid w:val="00CD2E4D"/>
    <w:rsid w:val="00D26AA3"/>
    <w:rsid w:val="00D31EF9"/>
    <w:rsid w:val="00D96D95"/>
    <w:rsid w:val="00DA676F"/>
    <w:rsid w:val="00DB680A"/>
    <w:rsid w:val="00DE4519"/>
    <w:rsid w:val="00DF1E85"/>
    <w:rsid w:val="00DF58B3"/>
    <w:rsid w:val="00E0155C"/>
    <w:rsid w:val="00E16891"/>
    <w:rsid w:val="00E24BE2"/>
    <w:rsid w:val="00E27C3A"/>
    <w:rsid w:val="00E404E0"/>
    <w:rsid w:val="00E5397E"/>
    <w:rsid w:val="00E75DFF"/>
    <w:rsid w:val="00E76C5C"/>
    <w:rsid w:val="00EB0633"/>
    <w:rsid w:val="00EB176D"/>
    <w:rsid w:val="00EF0B51"/>
    <w:rsid w:val="00F17D30"/>
    <w:rsid w:val="00F54875"/>
    <w:rsid w:val="00F77A15"/>
    <w:rsid w:val="00F80B4A"/>
    <w:rsid w:val="00FB5557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78C2AF-3539-4ABE-95FC-EA77F080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370C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0370C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C251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C2516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C2516"/>
  </w:style>
  <w:style w:type="paragraph" w:customStyle="1" w:styleId="af">
    <w:name w:val="Подписи"/>
    <w:basedOn w:val="a"/>
    <w:rsid w:val="00C01240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964D1"/>
    <w:rPr>
      <w:sz w:val="24"/>
      <w:szCs w:val="24"/>
      <w:lang w:eastAsia="zh-TW"/>
    </w:rPr>
  </w:style>
  <w:style w:type="character" w:customStyle="1" w:styleId="30">
    <w:name w:val="Заголовок 3 Знак"/>
    <w:link w:val="3"/>
    <w:uiPriority w:val="9"/>
    <w:rsid w:val="000370CA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character" w:customStyle="1" w:styleId="80">
    <w:name w:val="Заголовок 8 Знак"/>
    <w:link w:val="8"/>
    <w:rsid w:val="000370CA"/>
    <w:rPr>
      <w:rFonts w:ascii="Calibri" w:eastAsia="Times New Roman" w:hAnsi="Calibri" w:cs="Times New Roman"/>
      <w:i/>
      <w:iCs/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D96D95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498E9-13F0-44F4-B665-12ABD3317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Химический</vt:lpstr>
    </vt:vector>
  </TitlesOfParts>
  <Company>att-support.ru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Химический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2022-09-09T08:41:00Z</dcterms:created>
  <dcterms:modified xsi:type="dcterms:W3CDTF">2022-09-09T08:41:00Z</dcterms:modified>
</cp:coreProperties>
</file>